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68" w:rsidRDefault="00E225AF" w:rsidP="00C009D8">
      <w:pPr>
        <w:pStyle w:val="NoSpacing"/>
      </w:pPr>
      <w:r>
        <w:rPr>
          <w:u w:val="single"/>
        </w:rPr>
        <w:t>John DUFFELD</w:t>
      </w:r>
      <w:r>
        <w:t xml:space="preserve">    (d.1460)</w:t>
      </w:r>
    </w:p>
    <w:p w:rsidR="00E225AF" w:rsidRDefault="00E225AF" w:rsidP="00C009D8">
      <w:pPr>
        <w:pStyle w:val="NoSpacing"/>
      </w:pPr>
      <w:r>
        <w:t>of York. Butcher.</w:t>
      </w:r>
    </w:p>
    <w:p w:rsidR="00E225AF" w:rsidRDefault="00E225AF" w:rsidP="00C009D8">
      <w:pPr>
        <w:pStyle w:val="NoSpacing"/>
      </w:pPr>
    </w:p>
    <w:p w:rsidR="00E225AF" w:rsidRDefault="00E225AF" w:rsidP="00C009D8">
      <w:pPr>
        <w:pStyle w:val="NoSpacing"/>
      </w:pPr>
    </w:p>
    <w:p w:rsidR="001A71ED" w:rsidRPr="001A71ED" w:rsidRDefault="001A71ED" w:rsidP="001A71E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p.158)</w:t>
      </w:r>
    </w:p>
    <w:p w:rsidR="00E225AF" w:rsidRDefault="00E225AF" w:rsidP="00C009D8">
      <w:pPr>
        <w:pStyle w:val="NoSpacing"/>
      </w:pPr>
      <w:r>
        <w:t>19 Jun.</w:t>
      </w:r>
      <w:r>
        <w:tab/>
        <w:t>1460</w:t>
      </w:r>
      <w:r>
        <w:tab/>
        <w:t>Administration of his goods and possessions was granted.</w:t>
      </w:r>
    </w:p>
    <w:p w:rsidR="00E225AF" w:rsidRDefault="00E225AF" w:rsidP="00C009D8">
      <w:pPr>
        <w:pStyle w:val="NoSpacing"/>
      </w:pPr>
      <w:r>
        <w:tab/>
      </w:r>
      <w:r>
        <w:tab/>
        <w:t>(W.Y.R. p.55)</w:t>
      </w:r>
    </w:p>
    <w:p w:rsidR="00E225AF" w:rsidRDefault="00E225AF" w:rsidP="00C009D8">
      <w:pPr>
        <w:pStyle w:val="NoSpacing"/>
      </w:pPr>
    </w:p>
    <w:p w:rsidR="00E225AF" w:rsidRDefault="00E225AF" w:rsidP="00C009D8">
      <w:pPr>
        <w:pStyle w:val="NoSpacing"/>
      </w:pPr>
    </w:p>
    <w:p w:rsidR="00E225AF" w:rsidRDefault="00E225AF" w:rsidP="00C009D8">
      <w:pPr>
        <w:pStyle w:val="NoSpacing"/>
      </w:pPr>
      <w:r>
        <w:t>12 September 2014</w:t>
      </w:r>
    </w:p>
    <w:p w:rsidR="001A71ED" w:rsidRPr="00E225AF" w:rsidRDefault="001A71ED" w:rsidP="00C009D8">
      <w:pPr>
        <w:pStyle w:val="NoSpacing"/>
      </w:pPr>
      <w:r>
        <w:t>22 August 2016</w:t>
      </w:r>
      <w:bookmarkStart w:id="0" w:name="_GoBack"/>
      <w:bookmarkEnd w:id="0"/>
    </w:p>
    <w:sectPr w:rsidR="001A71ED" w:rsidRPr="00E22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5AF" w:rsidRDefault="00E225AF" w:rsidP="00920DE3">
      <w:pPr>
        <w:spacing w:after="0" w:line="240" w:lineRule="auto"/>
      </w:pPr>
      <w:r>
        <w:separator/>
      </w:r>
    </w:p>
  </w:endnote>
  <w:endnote w:type="continuationSeparator" w:id="0">
    <w:p w:rsidR="00E225AF" w:rsidRDefault="00E225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5AF" w:rsidRDefault="00E225AF" w:rsidP="00920DE3">
      <w:pPr>
        <w:spacing w:after="0" w:line="240" w:lineRule="auto"/>
      </w:pPr>
      <w:r>
        <w:separator/>
      </w:r>
    </w:p>
  </w:footnote>
  <w:footnote w:type="continuationSeparator" w:id="0">
    <w:p w:rsidR="00E225AF" w:rsidRDefault="00E225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5AF"/>
    <w:rsid w:val="00120749"/>
    <w:rsid w:val="001A71ED"/>
    <w:rsid w:val="00624CAE"/>
    <w:rsid w:val="00920DE3"/>
    <w:rsid w:val="00C009D8"/>
    <w:rsid w:val="00CF53C8"/>
    <w:rsid w:val="00E225A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C09B1"/>
  <w15:docId w15:val="{2F560E97-9761-4172-918C-1CDF59BA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A71E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8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2014-09-12T19:34:00Z</dcterms:created>
  <dcterms:modified xsi:type="dcterms:W3CDTF">2016-08-22T08:19:00Z</dcterms:modified>
</cp:coreProperties>
</file>